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43344" w:rsidTr="00A4334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3344" w:rsidRDefault="00A43344" w:rsidP="00913683">
            <w:r>
              <w:t>Приложение 1</w:t>
            </w: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3344" w:rsidRDefault="00A43344" w:rsidP="0091368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3344" w:rsidRPr="0049101E" w:rsidRDefault="00A43344" w:rsidP="0049101E">
            <w:r>
              <w:t xml:space="preserve">от </w:t>
            </w:r>
            <w:r w:rsidR="0049101E">
              <w:t>28.02.2019</w:t>
            </w:r>
            <w:r w:rsidRPr="0049101E">
              <w:t xml:space="preserve"> </w:t>
            </w:r>
            <w:r>
              <w:t xml:space="preserve">№ </w:t>
            </w:r>
            <w:r w:rsidR="0049101E">
              <w:t>47-339</w:t>
            </w: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pPr>
              <w:jc w:val="right"/>
            </w:pPr>
          </w:p>
        </w:tc>
      </w:tr>
      <w:tr w:rsidR="00A43344" w:rsidTr="00A43344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44" w:rsidRDefault="00A43344" w:rsidP="00913683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44" w:rsidRDefault="00A43344" w:rsidP="00913683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44" w:rsidRDefault="00A43344" w:rsidP="00913683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44" w:rsidRDefault="00A43344" w:rsidP="00913683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44" w:rsidRDefault="00A43344" w:rsidP="00913683">
            <w:pPr>
              <w:jc w:val="center"/>
            </w:pP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тыс. руб.</w:t>
            </w:r>
          </w:p>
        </w:tc>
      </w:tr>
      <w:tr w:rsidR="00A43344" w:rsidTr="00A43344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2021 год</w:t>
            </w:r>
          </w:p>
        </w:tc>
      </w:tr>
      <w:tr w:rsidR="00A43344" w:rsidTr="00A43344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43344" w:rsidRDefault="00A43344" w:rsidP="00913683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344" w:rsidRDefault="00A43344" w:rsidP="00913683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/>
        </w:tc>
      </w:tr>
    </w:tbl>
    <w:p w:rsidR="00A43344" w:rsidRPr="00A43344" w:rsidRDefault="00A4334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43344" w:rsidTr="00A43344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3344" w:rsidRDefault="00A43344" w:rsidP="00913683">
            <w:pPr>
              <w:jc w:val="center"/>
            </w:pPr>
            <w:r>
              <w:t>5</w:t>
            </w: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43344" w:rsidRDefault="00A43344" w:rsidP="00913683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7 115 535,0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7 268 133,9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5 044 722,0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5 044 722,0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81 111,2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81 111,2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600 502,0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178 023,0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139 627,0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6 070,0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6 070,0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32 326,0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968 894,0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586 352,0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382 542,0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208 965,0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217 375,0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598 628,9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593 945,0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467 415,8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467 415,8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400 000,0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7 200,0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215,8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60 000,0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7 723,3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8 137,6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123 489,8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118 391,6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13 546,5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13 546,5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2 824,8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2 897,0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lastRenderedPageBreak/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45,0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2 779,8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2 852,0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72 550,0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61 850,0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15 100,0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45 000,0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150,0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1 600,0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104 513,3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105 770,2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6 997 088,4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6 539 383,5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6 817 223,8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6 988 098,4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6 539 383,5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6 817 223,8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42 918,8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42 918,8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1 247 625,1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1 110 027,0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1 125 251,0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999 900,0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2 02 29999 04 0077 150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Субсидии бюджетам городских округов области на выполнение расходных обязательств, связанных с погашением просроченной кредиторской задолженности, образовавшейся по состоянию на 1 января 2018 года, по уплате начислений на выплаты по оплате труда, налогов, оказанию мер социальной поддержки населения, оплате коммунальных услуг и исполнительных листов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29 112,5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89 793,0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125 351,0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5 194 855,5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5 649 054,0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2 785 331,7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3 100 652,3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4 421,8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2 132,6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1 483,2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17 294,4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19 692,2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2 073,5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8 132,2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6 950,7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283 665,1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252 728,3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lastRenderedPageBreak/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988,2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289 559,6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311 383,4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76 114,6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19 070,1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7 634,9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1 824 547,7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637,2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32,5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Субвенции бюджетам городских округов области на проведение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1 216,4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506 162,9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lastRenderedPageBreak/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rPr>
                <w:color w:val="FF0000"/>
              </w:rPr>
              <w:t>-29 587,1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43344" w:rsidRDefault="00A43344" w:rsidP="00913683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rPr>
                <w:color w:val="FF0000"/>
              </w:rPr>
              <w:t>-22 683,0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43344" w:rsidRDefault="00A43344" w:rsidP="00913683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43344" w:rsidRDefault="00A43344" w:rsidP="00913683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rPr>
                <w:color w:val="FF0000"/>
              </w:rPr>
              <w:t>-355,6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 </w:t>
            </w: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14 112 623,4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pPr>
              <w:jc w:val="right"/>
            </w:pPr>
            <w:r>
              <w:t>13 900 695,8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44" w:rsidRDefault="00A43344" w:rsidP="00913683">
            <w:pPr>
              <w:jc w:val="right"/>
            </w:pPr>
            <w:r>
              <w:t>14 085 357,7</w:t>
            </w:r>
          </w:p>
        </w:tc>
      </w:tr>
      <w:tr w:rsidR="00A43344" w:rsidTr="00A43344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</w:tr>
      <w:tr w:rsidR="00A43344" w:rsidTr="00A4334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44" w:rsidRDefault="00A43344" w:rsidP="00913683"/>
        </w:tc>
      </w:tr>
    </w:tbl>
    <w:p w:rsidR="00E2598B" w:rsidRPr="00A43344" w:rsidRDefault="00E2598B" w:rsidP="00A43344"/>
    <w:sectPr w:rsidR="00E2598B" w:rsidRPr="00A43344" w:rsidSect="00A43344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FFA" w:rsidRDefault="00A71FFA" w:rsidP="00A43344">
      <w:r>
        <w:separator/>
      </w:r>
    </w:p>
  </w:endnote>
  <w:endnote w:type="continuationSeparator" w:id="1">
    <w:p w:rsidR="00A71FFA" w:rsidRDefault="00A71FFA" w:rsidP="00A43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FFA" w:rsidRDefault="00A71FFA" w:rsidP="00A43344">
      <w:r>
        <w:separator/>
      </w:r>
    </w:p>
  </w:footnote>
  <w:footnote w:type="continuationSeparator" w:id="1">
    <w:p w:rsidR="00A71FFA" w:rsidRDefault="00A71FFA" w:rsidP="00A43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344" w:rsidRDefault="000E3763" w:rsidP="007E1B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4334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43344" w:rsidRDefault="00A433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344" w:rsidRDefault="000E3763" w:rsidP="007E1B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4334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9101E">
      <w:rPr>
        <w:rStyle w:val="a7"/>
        <w:noProof/>
      </w:rPr>
      <w:t>2</w:t>
    </w:r>
    <w:r>
      <w:rPr>
        <w:rStyle w:val="a7"/>
      </w:rPr>
      <w:fldChar w:fldCharType="end"/>
    </w:r>
  </w:p>
  <w:p w:rsidR="00A43344" w:rsidRDefault="00A4334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43344"/>
    <w:rsid w:val="00055255"/>
    <w:rsid w:val="000E3763"/>
    <w:rsid w:val="00134FD9"/>
    <w:rsid w:val="00153E75"/>
    <w:rsid w:val="00202FAF"/>
    <w:rsid w:val="002701F0"/>
    <w:rsid w:val="002C3F39"/>
    <w:rsid w:val="003A06E3"/>
    <w:rsid w:val="0049101E"/>
    <w:rsid w:val="004C3ACD"/>
    <w:rsid w:val="006808C6"/>
    <w:rsid w:val="007E6C06"/>
    <w:rsid w:val="00A24CAF"/>
    <w:rsid w:val="00A43344"/>
    <w:rsid w:val="00A71FFA"/>
    <w:rsid w:val="00B912FD"/>
    <w:rsid w:val="00E2598B"/>
    <w:rsid w:val="00F61FB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3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344"/>
  </w:style>
  <w:style w:type="paragraph" w:styleId="a5">
    <w:name w:val="footer"/>
    <w:basedOn w:val="a"/>
    <w:link w:val="a6"/>
    <w:uiPriority w:val="99"/>
    <w:semiHidden/>
    <w:unhideWhenUsed/>
    <w:rsid w:val="00A433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344"/>
  </w:style>
  <w:style w:type="character" w:styleId="a7">
    <w:name w:val="page number"/>
    <w:basedOn w:val="a0"/>
    <w:uiPriority w:val="99"/>
    <w:semiHidden/>
    <w:unhideWhenUsed/>
    <w:rsid w:val="00A433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</TotalTime>
  <Pages>8</Pages>
  <Words>2315</Words>
  <Characters>13202</Characters>
  <Application>Microsoft Office Word</Application>
  <DocSecurity>0</DocSecurity>
  <Lines>110</Lines>
  <Paragraphs>30</Paragraphs>
  <ScaleCrop>false</ScaleCrop>
  <Company/>
  <LinksUpToDate>false</LinksUpToDate>
  <CharactersWithSpaces>15487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ShvecovaEE</cp:lastModifiedBy>
  <cp:revision>5</cp:revision>
  <cp:lastPrinted>2019-02-14T08:08:00Z</cp:lastPrinted>
  <dcterms:created xsi:type="dcterms:W3CDTF">2019-02-14T08:08:00Z</dcterms:created>
  <dcterms:modified xsi:type="dcterms:W3CDTF">2019-02-28T11:09:00Z</dcterms:modified>
</cp:coreProperties>
</file>